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422A7" w14:textId="77777777" w:rsidR="00C16D78" w:rsidRDefault="00C16D78" w:rsidP="00C16D7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LEEDES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9123351" w14:textId="77777777" w:rsidR="00C16D78" w:rsidRDefault="00C16D78" w:rsidP="00C16D7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A476B51" w14:textId="77777777" w:rsidR="00C16D78" w:rsidRDefault="00C16D78" w:rsidP="00C16D7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ECC171" w14:textId="77777777" w:rsidR="00C16D78" w:rsidRDefault="00C16D78" w:rsidP="00C16D7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C5DCAC" w14:textId="77777777" w:rsidR="00C16D78" w:rsidRDefault="00C16D78" w:rsidP="00C16D7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22AF9D69" w14:textId="77777777" w:rsidR="00C16D78" w:rsidRDefault="00C16D78" w:rsidP="00C16D7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6368056" w14:textId="77777777" w:rsidR="00C16D78" w:rsidRDefault="00C16D78" w:rsidP="00C16D7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3E6501D" w14:textId="77777777" w:rsidR="00C16D78" w:rsidRDefault="00C16D78" w:rsidP="00C16D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9C3F74" w14:textId="77777777" w:rsidR="00C16D78" w:rsidRDefault="00C16D78" w:rsidP="00C16D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3B1396" w14:textId="77777777" w:rsidR="00C16D78" w:rsidRDefault="00C16D78" w:rsidP="00C16D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251CF3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4FEC8" w14:textId="77777777" w:rsidR="00C16D78" w:rsidRDefault="00C16D78" w:rsidP="009139A6">
      <w:r>
        <w:separator/>
      </w:r>
    </w:p>
  </w:endnote>
  <w:endnote w:type="continuationSeparator" w:id="0">
    <w:p w14:paraId="1BCE8863" w14:textId="77777777" w:rsidR="00C16D78" w:rsidRDefault="00C16D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553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61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B5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BC279" w14:textId="77777777" w:rsidR="00C16D78" w:rsidRDefault="00C16D78" w:rsidP="009139A6">
      <w:r>
        <w:separator/>
      </w:r>
    </w:p>
  </w:footnote>
  <w:footnote w:type="continuationSeparator" w:id="0">
    <w:p w14:paraId="15E32C57" w14:textId="77777777" w:rsidR="00C16D78" w:rsidRDefault="00C16D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B8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9C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06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D7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6D7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CAC6"/>
  <w15:chartTrackingRefBased/>
  <w15:docId w15:val="{EA151A2B-56F7-481E-8873-E66979BA3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2022-07-28T19:16:00Z</dcterms:created>
  <dcterms:modified xsi:type="dcterms:W3CDTF">2022-07-28T19:16:00Z</dcterms:modified>
</cp:coreProperties>
</file>